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F78F58" w14:textId="23B64FE0" w:rsidR="009E52F4" w:rsidRDefault="009E52F4" w:rsidP="009E52F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Geoffrey GEFFRIES</w:t>
      </w:r>
      <w:r>
        <w:rPr>
          <w:rFonts w:cs="Times New Roman"/>
          <w:szCs w:val="24"/>
        </w:rPr>
        <w:t xml:space="preserve">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fl.1473)</w:t>
      </w:r>
    </w:p>
    <w:p w14:paraId="24231D04" w14:textId="513029E1" w:rsidR="009E52F4" w:rsidRDefault="009E52F4" w:rsidP="009E52F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of London. </w:t>
      </w:r>
      <w:proofErr w:type="spellStart"/>
      <w:r>
        <w:rPr>
          <w:rFonts w:cs="Times New Roman"/>
          <w:szCs w:val="24"/>
        </w:rPr>
        <w:t>Armourer</w:t>
      </w:r>
      <w:proofErr w:type="spellEnd"/>
      <w:r>
        <w:rPr>
          <w:rFonts w:cs="Times New Roman"/>
          <w:szCs w:val="24"/>
        </w:rPr>
        <w:t>.</w:t>
      </w:r>
    </w:p>
    <w:p w14:paraId="3FC38EB4" w14:textId="4C4673CB" w:rsidR="009E52F4" w:rsidRDefault="009E52F4" w:rsidP="009E52F4">
      <w:pPr>
        <w:pStyle w:val="NoSpacing"/>
        <w:rPr>
          <w:rFonts w:cs="Times New Roman"/>
          <w:szCs w:val="24"/>
        </w:rPr>
      </w:pPr>
    </w:p>
    <w:p w14:paraId="45D51BDF" w14:textId="1B9B0DC9" w:rsidR="009E52F4" w:rsidRDefault="009E52F4" w:rsidP="009E52F4">
      <w:pPr>
        <w:pStyle w:val="NoSpacing"/>
        <w:rPr>
          <w:rFonts w:cs="Times New Roman"/>
          <w:szCs w:val="24"/>
        </w:rPr>
      </w:pPr>
    </w:p>
    <w:p w14:paraId="5DB840CA" w14:textId="77777777" w:rsidR="004659F6" w:rsidRDefault="00AA6174" w:rsidP="004659F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1473</w:t>
      </w:r>
      <w:r w:rsidR="004659F6">
        <w:rPr>
          <w:rFonts w:cs="Times New Roman"/>
          <w:szCs w:val="24"/>
        </w:rPr>
        <w:tab/>
      </w:r>
      <w:r w:rsidR="004659F6">
        <w:rPr>
          <w:rFonts w:cs="Times New Roman"/>
          <w:szCs w:val="24"/>
        </w:rPr>
        <w:t xml:space="preserve">John </w:t>
      </w:r>
      <w:proofErr w:type="spellStart"/>
      <w:r w:rsidR="004659F6">
        <w:rPr>
          <w:rFonts w:cs="Times New Roman"/>
          <w:szCs w:val="24"/>
        </w:rPr>
        <w:t>Ratteclyf</w:t>
      </w:r>
      <w:proofErr w:type="spellEnd"/>
      <w:r w:rsidR="004659F6">
        <w:rPr>
          <w:rFonts w:cs="Times New Roman"/>
          <w:szCs w:val="24"/>
        </w:rPr>
        <w:t>(q.v.) brought a plaint of trespass and assault against him,</w:t>
      </w:r>
    </w:p>
    <w:p w14:paraId="009A7601" w14:textId="6D7B8697" w:rsidR="004659F6" w:rsidRDefault="004659F6" w:rsidP="004659F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Giles Barbour of London, fuller(q.v.), and </w:t>
      </w:r>
      <w:r>
        <w:rPr>
          <w:rFonts w:cs="Times New Roman"/>
          <w:szCs w:val="24"/>
        </w:rPr>
        <w:t>Thomas Walker</w:t>
      </w:r>
      <w:r>
        <w:rPr>
          <w:rFonts w:cs="Times New Roman"/>
          <w:szCs w:val="24"/>
        </w:rPr>
        <w:t xml:space="preserve"> of London,</w:t>
      </w:r>
    </w:p>
    <w:p w14:paraId="40ADB810" w14:textId="7992D9E0" w:rsidR="004659F6" w:rsidRDefault="004659F6" w:rsidP="004659F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>tailor</w:t>
      </w:r>
      <w:r>
        <w:rPr>
          <w:rFonts w:cs="Times New Roman"/>
          <w:szCs w:val="24"/>
        </w:rPr>
        <w:t>(q.v.).</w:t>
      </w:r>
    </w:p>
    <w:p w14:paraId="637B2463" w14:textId="77777777" w:rsidR="004659F6" w:rsidRDefault="004659F6" w:rsidP="004659F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A107D8">
          <w:rPr>
            <w:rStyle w:val="Hyperlink"/>
            <w:rFonts w:cs="Times New Roman"/>
            <w:szCs w:val="24"/>
          </w:rPr>
          <w:t>https://waalt.uh.edu/index.php/IDXCP40no847</w:t>
        </w:r>
      </w:hyperlink>
      <w:r>
        <w:rPr>
          <w:rFonts w:cs="Times New Roman"/>
          <w:szCs w:val="24"/>
        </w:rPr>
        <w:t xml:space="preserve"> )</w:t>
      </w:r>
    </w:p>
    <w:p w14:paraId="062FE8D3" w14:textId="77777777" w:rsidR="004659F6" w:rsidRDefault="004659F6" w:rsidP="004659F6">
      <w:pPr>
        <w:pStyle w:val="NoSpacing"/>
        <w:rPr>
          <w:rFonts w:cs="Times New Roman"/>
          <w:szCs w:val="24"/>
        </w:rPr>
      </w:pPr>
    </w:p>
    <w:p w14:paraId="7703879E" w14:textId="77777777" w:rsidR="004659F6" w:rsidRDefault="004659F6" w:rsidP="004659F6">
      <w:pPr>
        <w:pStyle w:val="NoSpacing"/>
        <w:rPr>
          <w:rFonts w:cs="Times New Roman"/>
          <w:szCs w:val="24"/>
        </w:rPr>
      </w:pPr>
    </w:p>
    <w:p w14:paraId="5D76B59A" w14:textId="77777777" w:rsidR="004659F6" w:rsidRDefault="004659F6" w:rsidP="004659F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30 October 2022</w:t>
      </w:r>
    </w:p>
    <w:p w14:paraId="266C8E58" w14:textId="2E21C2DE" w:rsidR="009E52F4" w:rsidRPr="009E52F4" w:rsidRDefault="009E52F4" w:rsidP="009E52F4">
      <w:pPr>
        <w:pStyle w:val="NoSpacing"/>
        <w:rPr>
          <w:rFonts w:cs="Times New Roman"/>
          <w:szCs w:val="24"/>
        </w:rPr>
      </w:pPr>
    </w:p>
    <w:p w14:paraId="7B7EC46D" w14:textId="30628C08" w:rsidR="009E52F4" w:rsidRPr="009E52F4" w:rsidRDefault="009E52F4" w:rsidP="009139A6">
      <w:pPr>
        <w:pStyle w:val="NoSpacing"/>
        <w:rPr>
          <w:rFonts w:cs="Times New Roman"/>
          <w:szCs w:val="24"/>
        </w:rPr>
      </w:pPr>
    </w:p>
    <w:sectPr w:rsidR="009E52F4" w:rsidRPr="009E52F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8485C" w14:textId="77777777" w:rsidR="009E52F4" w:rsidRDefault="009E52F4" w:rsidP="009139A6">
      <w:r>
        <w:separator/>
      </w:r>
    </w:p>
  </w:endnote>
  <w:endnote w:type="continuationSeparator" w:id="0">
    <w:p w14:paraId="779096ED" w14:textId="77777777" w:rsidR="009E52F4" w:rsidRDefault="009E52F4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7145B9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6AEC7C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E8EC4C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7D52FE" w14:textId="77777777" w:rsidR="009E52F4" w:rsidRDefault="009E52F4" w:rsidP="009139A6">
      <w:r>
        <w:separator/>
      </w:r>
    </w:p>
  </w:footnote>
  <w:footnote w:type="continuationSeparator" w:id="0">
    <w:p w14:paraId="1277C00F" w14:textId="77777777" w:rsidR="009E52F4" w:rsidRDefault="009E52F4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ADF47B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064C65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3C3441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52F4"/>
    <w:rsid w:val="000666E0"/>
    <w:rsid w:val="002510B7"/>
    <w:rsid w:val="004659F6"/>
    <w:rsid w:val="005C130B"/>
    <w:rsid w:val="00826F5C"/>
    <w:rsid w:val="009139A6"/>
    <w:rsid w:val="009448BB"/>
    <w:rsid w:val="00947624"/>
    <w:rsid w:val="009E52F4"/>
    <w:rsid w:val="00A3176C"/>
    <w:rsid w:val="00AA6174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B547CE"/>
  <w15:chartTrackingRefBased/>
  <w15:docId w15:val="{50BD13BE-3549-444C-8650-A9DB51E912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9E52F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IDXCP40no847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26</TotalTime>
  <Pages>1</Pages>
  <Words>52</Words>
  <Characters>302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2022-10-30T11:26:00Z</dcterms:created>
  <dcterms:modified xsi:type="dcterms:W3CDTF">2022-10-30T11:54:00Z</dcterms:modified>
</cp:coreProperties>
</file>